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E21D8" w14:textId="77777777" w:rsidR="00D35791" w:rsidRPr="0058364C" w:rsidRDefault="00D35791" w:rsidP="00B55FA3">
      <w:pPr>
        <w:jc w:val="center"/>
        <w:rPr>
          <w:rFonts w:ascii="ＭＳ 明朝" w:hAnsi="ＭＳ 明朝"/>
          <w:color w:val="000000"/>
          <w:sz w:val="28"/>
          <w:szCs w:val="28"/>
          <w:lang w:eastAsia="zh-TW"/>
        </w:rPr>
      </w:pPr>
      <w:r w:rsidRPr="0058364C">
        <w:rPr>
          <w:rFonts w:ascii="ＭＳ 明朝" w:hAnsi="ＭＳ 明朝" w:hint="eastAsia"/>
          <w:b/>
          <w:color w:val="000000"/>
          <w:spacing w:val="-3"/>
          <w:sz w:val="28"/>
          <w:szCs w:val="28"/>
          <w:lang w:eastAsia="zh-TW"/>
        </w:rPr>
        <w:t>入札参加資格確認申請書</w:t>
      </w:r>
    </w:p>
    <w:p w14:paraId="77F5493C" w14:textId="77777777" w:rsidR="00D35791" w:rsidRPr="0058364C" w:rsidRDefault="00D35791" w:rsidP="00F404A7">
      <w:pPr>
        <w:rPr>
          <w:rFonts w:ascii="ＭＳ 明朝" w:hAnsi="ＭＳ 明朝"/>
          <w:color w:val="000000"/>
          <w:sz w:val="22"/>
          <w:szCs w:val="22"/>
          <w:lang w:eastAsia="zh-TW"/>
        </w:rPr>
      </w:pPr>
    </w:p>
    <w:p w14:paraId="180786F9" w14:textId="58EE19A8" w:rsidR="00D35791" w:rsidRPr="0058364C" w:rsidRDefault="004E2121" w:rsidP="00F459EC">
      <w:pPr>
        <w:ind w:leftChars="100" w:left="209" w:firstLineChars="100" w:firstLine="219"/>
        <w:rPr>
          <w:rFonts w:ascii="ＭＳ 明朝" w:hAnsi="ＭＳ 明朝"/>
          <w:color w:val="000000"/>
          <w:sz w:val="22"/>
          <w:szCs w:val="22"/>
        </w:rPr>
      </w:pPr>
      <w:r w:rsidRPr="008902FC">
        <w:rPr>
          <w:rFonts w:ascii="ＭＳ 明朝" w:hAnsi="ＭＳ 明朝" w:hint="eastAsia"/>
          <w:sz w:val="22"/>
          <w:szCs w:val="22"/>
        </w:rPr>
        <w:t>令和</w:t>
      </w:r>
      <w:r w:rsidR="0058364C" w:rsidRPr="008902FC">
        <w:rPr>
          <w:rFonts w:ascii="ＭＳ 明朝" w:hAnsi="ＭＳ 明朝" w:hint="eastAsia"/>
          <w:sz w:val="22"/>
          <w:szCs w:val="22"/>
        </w:rPr>
        <w:t>８</w:t>
      </w:r>
      <w:r w:rsidR="004E474F" w:rsidRPr="008902FC">
        <w:rPr>
          <w:rFonts w:ascii="ＭＳ 明朝" w:hAnsi="ＭＳ 明朝" w:hint="eastAsia"/>
          <w:sz w:val="22"/>
          <w:szCs w:val="22"/>
        </w:rPr>
        <w:t>年</w:t>
      </w:r>
      <w:r w:rsidR="007F094F">
        <w:rPr>
          <w:rFonts w:ascii="ＭＳ 明朝" w:hAnsi="ＭＳ 明朝" w:hint="eastAsia"/>
          <w:sz w:val="22"/>
          <w:szCs w:val="22"/>
        </w:rPr>
        <w:t>６</w:t>
      </w:r>
      <w:r w:rsidR="004E474F" w:rsidRPr="008902FC">
        <w:rPr>
          <w:rFonts w:ascii="ＭＳ 明朝" w:hAnsi="ＭＳ 明朝" w:hint="eastAsia"/>
          <w:sz w:val="22"/>
          <w:szCs w:val="22"/>
        </w:rPr>
        <w:t>月</w:t>
      </w:r>
      <w:r w:rsidR="007F094F">
        <w:rPr>
          <w:rFonts w:ascii="ＭＳ 明朝" w:hAnsi="ＭＳ 明朝" w:hint="eastAsia"/>
          <w:sz w:val="22"/>
          <w:szCs w:val="22"/>
        </w:rPr>
        <w:t>23</w:t>
      </w:r>
      <w:r w:rsidR="004E474F" w:rsidRPr="008902FC">
        <w:rPr>
          <w:rFonts w:ascii="ＭＳ 明朝" w:hAnsi="ＭＳ 明朝" w:hint="eastAsia"/>
          <w:sz w:val="22"/>
          <w:szCs w:val="22"/>
        </w:rPr>
        <w:t>日</w:t>
      </w:r>
      <w:r w:rsidR="00F01684" w:rsidRPr="008902FC">
        <w:rPr>
          <w:rFonts w:ascii="ＭＳ 明朝" w:hAnsi="ＭＳ 明朝" w:hint="eastAsia"/>
          <w:sz w:val="22"/>
          <w:szCs w:val="22"/>
        </w:rPr>
        <w:t>付</w:t>
      </w:r>
      <w:r w:rsidR="00D35791" w:rsidRPr="008902FC">
        <w:rPr>
          <w:rFonts w:ascii="ＭＳ 明朝" w:hAnsi="ＭＳ 明朝" w:hint="eastAsia"/>
          <w:color w:val="000000"/>
          <w:sz w:val="22"/>
          <w:szCs w:val="22"/>
        </w:rPr>
        <w:t>で公告の</w:t>
      </w:r>
      <w:r w:rsidR="001A3371" w:rsidRPr="008902FC">
        <w:rPr>
          <w:rFonts w:ascii="ＭＳ 明朝" w:hAnsi="ＭＳ 明朝" w:hint="eastAsia"/>
          <w:color w:val="000000"/>
          <w:sz w:val="22"/>
          <w:szCs w:val="22"/>
        </w:rPr>
        <w:t>あった</w:t>
      </w:r>
      <w:r w:rsidR="00CF6075" w:rsidRPr="008902FC">
        <w:rPr>
          <w:rFonts w:ascii="ＭＳ 明朝" w:hAnsi="ＭＳ 明朝" w:hint="eastAsia"/>
          <w:color w:val="000000"/>
          <w:sz w:val="22"/>
          <w:szCs w:val="22"/>
        </w:rPr>
        <w:t>、</w:t>
      </w:r>
      <w:r w:rsidR="001A3371" w:rsidRPr="008902FC">
        <w:rPr>
          <w:rFonts w:ascii="ＭＳ 明朝" w:hAnsi="ＭＳ 明朝" w:hint="eastAsia"/>
          <w:color w:val="000000"/>
          <w:sz w:val="22"/>
          <w:szCs w:val="22"/>
        </w:rPr>
        <w:t>ヨウ化カリウム</w:t>
      </w:r>
      <w:r w:rsidR="00C242E1">
        <w:rPr>
          <w:rFonts w:ascii="ＭＳ 明朝" w:hAnsi="ＭＳ 明朝" w:hint="eastAsia"/>
          <w:color w:val="000000"/>
          <w:sz w:val="22"/>
          <w:szCs w:val="22"/>
        </w:rPr>
        <w:t>内服ゼリー</w:t>
      </w:r>
      <w:r w:rsidR="004E474F" w:rsidRPr="008902FC">
        <w:rPr>
          <w:rFonts w:ascii="ＭＳ 明朝" w:hAnsi="ＭＳ 明朝" w:hint="eastAsia"/>
          <w:color w:val="000000"/>
          <w:sz w:val="22"/>
          <w:szCs w:val="22"/>
        </w:rPr>
        <w:t>の購入に係る</w:t>
      </w:r>
      <w:r w:rsidR="00B55FA3" w:rsidRPr="008902FC">
        <w:rPr>
          <w:rFonts w:ascii="ＭＳ 明朝" w:hAnsi="ＭＳ 明朝" w:hint="eastAsia"/>
          <w:color w:val="000000"/>
          <w:sz w:val="22"/>
          <w:szCs w:val="22"/>
        </w:rPr>
        <w:t>一般</w:t>
      </w:r>
      <w:r w:rsidR="00D35791" w:rsidRPr="008902FC">
        <w:rPr>
          <w:rFonts w:ascii="ＭＳ 明朝" w:hAnsi="ＭＳ 明朝" w:hint="eastAsia"/>
          <w:color w:val="000000"/>
          <w:sz w:val="22"/>
          <w:szCs w:val="22"/>
        </w:rPr>
        <w:t>競争入札参加資格について、</w:t>
      </w:r>
      <w:r w:rsidR="00906CD7" w:rsidRPr="008902FC">
        <w:rPr>
          <w:rFonts w:ascii="ＭＳ 明朝" w:hAnsi="ＭＳ 明朝" w:hint="eastAsia"/>
          <w:color w:val="000000"/>
          <w:sz w:val="22"/>
          <w:szCs w:val="22"/>
        </w:rPr>
        <w:t>誓約書</w:t>
      </w:r>
      <w:r w:rsidR="00D35791" w:rsidRPr="008902FC">
        <w:rPr>
          <w:rFonts w:ascii="ＭＳ 明朝" w:hAnsi="ＭＳ 明朝" w:hint="eastAsia"/>
          <w:color w:val="000000"/>
          <w:sz w:val="22"/>
          <w:szCs w:val="22"/>
        </w:rPr>
        <w:t>を添えて確認申請しま</w:t>
      </w:r>
      <w:r w:rsidR="00D35791" w:rsidRPr="0058364C">
        <w:rPr>
          <w:rFonts w:ascii="ＭＳ 明朝" w:hAnsi="ＭＳ 明朝" w:hint="eastAsia"/>
          <w:color w:val="000000"/>
          <w:sz w:val="22"/>
          <w:szCs w:val="22"/>
        </w:rPr>
        <w:t>す。</w:t>
      </w:r>
    </w:p>
    <w:p w14:paraId="73D1C1D1" w14:textId="77777777" w:rsidR="00D35791" w:rsidRPr="0058364C" w:rsidRDefault="00D35791" w:rsidP="00F459EC">
      <w:pPr>
        <w:ind w:firstLineChars="100" w:firstLine="219"/>
        <w:rPr>
          <w:rFonts w:ascii="ＭＳ 明朝" w:hAnsi="ＭＳ 明朝"/>
          <w:color w:val="000000"/>
          <w:sz w:val="22"/>
          <w:szCs w:val="22"/>
        </w:rPr>
      </w:pPr>
      <w:r w:rsidRPr="0058364C">
        <w:rPr>
          <w:rFonts w:ascii="ＭＳ 明朝" w:hAnsi="ＭＳ 明朝" w:hint="eastAsia"/>
          <w:color w:val="000000"/>
          <w:sz w:val="22"/>
          <w:szCs w:val="22"/>
        </w:rPr>
        <w:t>なお、下記の内容については事実と相違ないことを誓約します。</w:t>
      </w:r>
    </w:p>
    <w:p w14:paraId="51055414" w14:textId="77777777" w:rsidR="00493D4B" w:rsidRPr="0058364C" w:rsidRDefault="00493D4B" w:rsidP="00F459EC">
      <w:pPr>
        <w:ind w:firstLineChars="100" w:firstLine="219"/>
        <w:rPr>
          <w:rFonts w:ascii="ＭＳ 明朝" w:hAnsi="ＭＳ 明朝"/>
          <w:color w:val="000000"/>
          <w:sz w:val="22"/>
          <w:szCs w:val="22"/>
        </w:rPr>
      </w:pPr>
    </w:p>
    <w:p w14:paraId="5477657F" w14:textId="77777777" w:rsidR="00D35791" w:rsidRPr="0058364C" w:rsidRDefault="00D35791" w:rsidP="00E17989">
      <w:pPr>
        <w:jc w:val="center"/>
        <w:rPr>
          <w:rFonts w:ascii="ＭＳ 明朝" w:hAnsi="ＭＳ 明朝"/>
          <w:color w:val="000000"/>
          <w:sz w:val="22"/>
          <w:szCs w:val="22"/>
        </w:rPr>
      </w:pPr>
      <w:r w:rsidRPr="0058364C">
        <w:rPr>
          <w:rFonts w:ascii="ＭＳ 明朝" w:hAnsi="ＭＳ 明朝" w:hint="eastAsia"/>
          <w:color w:val="000000"/>
          <w:sz w:val="22"/>
          <w:szCs w:val="22"/>
        </w:rPr>
        <w:t>記</w:t>
      </w:r>
    </w:p>
    <w:p w14:paraId="037D9800" w14:textId="77777777" w:rsidR="00FC196B" w:rsidRPr="0058364C" w:rsidRDefault="00FC196B" w:rsidP="00E17989">
      <w:pPr>
        <w:jc w:val="center"/>
        <w:rPr>
          <w:rFonts w:ascii="ＭＳ 明朝" w:hAnsi="ＭＳ 明朝"/>
          <w:color w:val="000000"/>
          <w:sz w:val="22"/>
          <w:szCs w:val="22"/>
        </w:rPr>
      </w:pPr>
    </w:p>
    <w:p w14:paraId="043CE9D5" w14:textId="77777777" w:rsidR="000E4D1A" w:rsidRPr="0058364C" w:rsidRDefault="00D35791" w:rsidP="00F459EC">
      <w:pPr>
        <w:ind w:left="219" w:hangingChars="100" w:hanging="219"/>
        <w:rPr>
          <w:rFonts w:ascii="ＭＳ 明朝" w:hAnsi="ＭＳ 明朝"/>
          <w:color w:val="000000"/>
          <w:sz w:val="22"/>
          <w:szCs w:val="22"/>
        </w:rPr>
      </w:pPr>
      <w:r w:rsidRPr="0058364C">
        <w:rPr>
          <w:rFonts w:ascii="ＭＳ 明朝" w:hAnsi="ＭＳ 明朝" w:hint="eastAsia"/>
          <w:color w:val="000000"/>
          <w:sz w:val="22"/>
          <w:szCs w:val="22"/>
        </w:rPr>
        <w:t xml:space="preserve">１　</w:t>
      </w:r>
      <w:r w:rsidR="006A3AFB" w:rsidRPr="0058364C">
        <w:rPr>
          <w:rFonts w:ascii="ＭＳ 明朝" w:hAnsi="ＭＳ 明朝" w:hint="eastAsia"/>
          <w:color w:val="000000"/>
          <w:sz w:val="22"/>
          <w:szCs w:val="22"/>
        </w:rPr>
        <w:t>地方自治法施行令（昭和22年政令第16号）第167条の４の規定に該当しない者であること。</w:t>
      </w:r>
    </w:p>
    <w:p w14:paraId="3B7B6812" w14:textId="77777777" w:rsidR="000E4D1A" w:rsidRPr="0058364C" w:rsidRDefault="00D35791" w:rsidP="00F459EC">
      <w:pPr>
        <w:ind w:left="219" w:hangingChars="100" w:hanging="219"/>
        <w:rPr>
          <w:rFonts w:ascii="ＭＳ 明朝" w:hAnsi="ＭＳ 明朝"/>
          <w:sz w:val="22"/>
          <w:szCs w:val="22"/>
        </w:rPr>
      </w:pPr>
      <w:r w:rsidRPr="0058364C">
        <w:rPr>
          <w:rFonts w:ascii="ＭＳ 明朝" w:hAnsi="ＭＳ 明朝" w:hint="eastAsia"/>
          <w:color w:val="000000"/>
          <w:sz w:val="22"/>
          <w:szCs w:val="22"/>
        </w:rPr>
        <w:t xml:space="preserve">２　</w:t>
      </w:r>
      <w:r w:rsidR="00AC43F9" w:rsidRPr="0058364C">
        <w:rPr>
          <w:rFonts w:ascii="ＭＳ 明朝" w:hAnsi="ＭＳ 明朝" w:hint="eastAsia"/>
          <w:sz w:val="22"/>
          <w:szCs w:val="22"/>
        </w:rPr>
        <w:t>会社更生法（平成14年法律第154号）に基づき更生手続開始の申立てがなされている者（同法に基づき更生手続開始の申立てがなされている者であっても、手続開始の決定後、佐賀県知事が別に定める手続に基づき入札参加資格の受付がなされている者は除く。）でないこと。</w:t>
      </w:r>
    </w:p>
    <w:p w14:paraId="233C212F" w14:textId="77777777" w:rsidR="000E4D1A" w:rsidRPr="0058364C" w:rsidRDefault="00D35791" w:rsidP="00F459EC">
      <w:pPr>
        <w:ind w:left="219" w:hangingChars="100" w:hanging="219"/>
        <w:jc w:val="left"/>
        <w:rPr>
          <w:rFonts w:ascii="ＭＳ 明朝" w:hAnsi="ＭＳ 明朝"/>
          <w:sz w:val="22"/>
          <w:szCs w:val="22"/>
        </w:rPr>
      </w:pPr>
      <w:r w:rsidRPr="0058364C">
        <w:rPr>
          <w:rFonts w:ascii="ＭＳ 明朝" w:hAnsi="ＭＳ 明朝" w:hint="eastAsia"/>
          <w:color w:val="000000"/>
          <w:sz w:val="22"/>
          <w:szCs w:val="22"/>
        </w:rPr>
        <w:t xml:space="preserve">３　</w:t>
      </w:r>
      <w:r w:rsidR="00AC43F9" w:rsidRPr="0058364C">
        <w:rPr>
          <w:rFonts w:ascii="ＭＳ 明朝" w:hAnsi="ＭＳ 明朝" w:hint="eastAsia"/>
          <w:sz w:val="22"/>
          <w:szCs w:val="22"/>
        </w:rPr>
        <w:t>民事再生法（平成11年法律第225号）に基づき民事再生手続開始の申立てがなされている者（同法に基づき再生手続開始の申立てがなされている者であっても、手続開始の決定後、佐賀県知事が別に定める手続に基づき入札参加資格の受付がなされている者は除く。）でないこと。</w:t>
      </w:r>
    </w:p>
    <w:p w14:paraId="0FB2A3C4" w14:textId="77777777" w:rsidR="000E4D1A" w:rsidRPr="0058364C" w:rsidRDefault="00017891" w:rsidP="00F459EC">
      <w:pPr>
        <w:ind w:left="219" w:hangingChars="100" w:hanging="219"/>
        <w:jc w:val="left"/>
        <w:rPr>
          <w:rFonts w:ascii="ＭＳ 明朝" w:hAnsi="ＭＳ 明朝"/>
          <w:sz w:val="18"/>
          <w:szCs w:val="18"/>
        </w:rPr>
      </w:pPr>
      <w:r w:rsidRPr="0058364C">
        <w:rPr>
          <w:rFonts w:ascii="ＭＳ 明朝" w:hAnsi="ＭＳ 明朝" w:hint="eastAsia"/>
          <w:color w:val="000000"/>
          <w:sz w:val="22"/>
          <w:szCs w:val="22"/>
        </w:rPr>
        <w:t xml:space="preserve">４　</w:t>
      </w:r>
      <w:r w:rsidR="00AC43F9" w:rsidRPr="0058364C">
        <w:rPr>
          <w:rFonts w:ascii="ＭＳ 明朝" w:hAnsi="ＭＳ 明朝" w:hint="eastAsia"/>
          <w:sz w:val="22"/>
          <w:szCs w:val="22"/>
        </w:rPr>
        <w:t>開札の日の６ヶ月前から開札の日までの間、金融機関等において手形又は小切手を不渡りした者でないこと。</w:t>
      </w:r>
    </w:p>
    <w:p w14:paraId="0A780C9A" w14:textId="3F12D97D" w:rsidR="00AD51F8" w:rsidRPr="0058364C" w:rsidRDefault="00017891" w:rsidP="00F459EC">
      <w:pPr>
        <w:ind w:left="219" w:hangingChars="100" w:hanging="219"/>
        <w:rPr>
          <w:rFonts w:ascii="ＭＳ 明朝" w:hAnsi="ＭＳ 明朝"/>
          <w:color w:val="000000"/>
          <w:sz w:val="22"/>
          <w:szCs w:val="22"/>
        </w:rPr>
      </w:pPr>
      <w:r w:rsidRPr="0058364C">
        <w:rPr>
          <w:rFonts w:ascii="ＭＳ 明朝" w:hAnsi="ＭＳ 明朝" w:hint="eastAsia"/>
          <w:color w:val="000000"/>
          <w:sz w:val="22"/>
          <w:szCs w:val="22"/>
        </w:rPr>
        <w:t>５</w:t>
      </w:r>
      <w:r w:rsidR="00CF6075" w:rsidRPr="0058364C">
        <w:rPr>
          <w:rFonts w:ascii="ＭＳ 明朝" w:hAnsi="ＭＳ 明朝" w:hint="eastAsia"/>
          <w:color w:val="000000"/>
          <w:sz w:val="22"/>
          <w:szCs w:val="22"/>
        </w:rPr>
        <w:t xml:space="preserve">　</w:t>
      </w:r>
      <w:r w:rsidR="00AC43F9" w:rsidRPr="0058364C">
        <w:rPr>
          <w:rFonts w:ascii="ＭＳ 明朝" w:hAnsi="ＭＳ 明朝" w:hint="eastAsia"/>
          <w:color w:val="000000"/>
          <w:sz w:val="22"/>
          <w:szCs w:val="22"/>
        </w:rPr>
        <w:t>佐賀県発注の契約に係る指名停止処分</w:t>
      </w:r>
      <w:r w:rsidR="00021386" w:rsidRPr="0058364C">
        <w:rPr>
          <w:rFonts w:ascii="ＭＳ 明朝" w:hAnsi="ＭＳ 明朝" w:hint="eastAsia"/>
          <w:color w:val="000000"/>
          <w:sz w:val="22"/>
          <w:szCs w:val="22"/>
        </w:rPr>
        <w:t>、</w:t>
      </w:r>
      <w:r w:rsidR="00CF6075" w:rsidRPr="0058364C">
        <w:rPr>
          <w:rFonts w:ascii="ＭＳ 明朝" w:hAnsi="ＭＳ 明朝" w:hint="eastAsia"/>
          <w:color w:val="000000"/>
          <w:sz w:val="22"/>
          <w:szCs w:val="22"/>
        </w:rPr>
        <w:t>若しくは入札参加資格停止処分</w:t>
      </w:r>
      <w:r w:rsidR="00021386" w:rsidRPr="0058364C">
        <w:rPr>
          <w:rFonts w:ascii="ＭＳ 明朝" w:hAnsi="ＭＳ 明朝" w:hint="eastAsia"/>
          <w:color w:val="000000"/>
          <w:sz w:val="22"/>
          <w:szCs w:val="22"/>
        </w:rPr>
        <w:t>を受けている者でないこと。</w:t>
      </w:r>
    </w:p>
    <w:p w14:paraId="289D6CF8" w14:textId="55A3EBF4" w:rsidR="00021386" w:rsidRPr="0058364C" w:rsidRDefault="00021386" w:rsidP="00021386">
      <w:pPr>
        <w:ind w:left="219" w:hangingChars="100" w:hanging="219"/>
        <w:rPr>
          <w:rFonts w:ascii="ＭＳ 明朝" w:hAnsi="ＭＳ 明朝"/>
          <w:sz w:val="22"/>
        </w:rPr>
      </w:pPr>
      <w:r w:rsidRPr="0058364C">
        <w:rPr>
          <w:rFonts w:ascii="ＭＳ 明朝" w:hAnsi="ＭＳ 明朝" w:hint="eastAsia"/>
          <w:color w:val="000000"/>
          <w:sz w:val="22"/>
          <w:szCs w:val="22"/>
        </w:rPr>
        <w:t xml:space="preserve">６　</w:t>
      </w:r>
      <w:r w:rsidRPr="0058364C">
        <w:rPr>
          <w:rFonts w:ascii="ＭＳ 明朝" w:hAnsi="ＭＳ 明朝" w:hint="eastAsia"/>
          <w:spacing w:val="-2"/>
          <w:sz w:val="22"/>
        </w:rPr>
        <w:t>自己又は自社の役員等が、次の各号のいずれにも該当しないこと。また、次のイからキに掲げる者がその経営に関与している法人その他の団体又は個人でないこと。</w:t>
      </w:r>
    </w:p>
    <w:p w14:paraId="78B6D7B6" w14:textId="77777777" w:rsidR="00021386" w:rsidRPr="0058364C" w:rsidRDefault="00021386" w:rsidP="00021386">
      <w:pPr>
        <w:ind w:firstLineChars="100" w:firstLine="219"/>
        <w:rPr>
          <w:rFonts w:ascii="ＭＳ 明朝" w:hAnsi="ＭＳ 明朝"/>
          <w:sz w:val="22"/>
        </w:rPr>
      </w:pPr>
      <w:r w:rsidRPr="0058364C">
        <w:rPr>
          <w:rFonts w:ascii="ＭＳ 明朝" w:hAnsi="ＭＳ 明朝" w:hint="eastAsia"/>
          <w:sz w:val="22"/>
        </w:rPr>
        <w:t xml:space="preserve">ア　暴力団（暴力団員による不当な行為の防止等に関する法律(平成３年法律第７７　</w:t>
      </w:r>
    </w:p>
    <w:p w14:paraId="3A6A3DD6" w14:textId="462E4917" w:rsidR="00021386" w:rsidRPr="0058364C" w:rsidRDefault="00021386" w:rsidP="00021386">
      <w:pPr>
        <w:ind w:leftChars="131" w:left="274" w:firstLineChars="100" w:firstLine="219"/>
        <w:rPr>
          <w:rFonts w:ascii="ＭＳ 明朝" w:hAnsi="ＭＳ 明朝"/>
          <w:sz w:val="22"/>
        </w:rPr>
      </w:pPr>
      <w:r w:rsidRPr="0058364C">
        <w:rPr>
          <w:rFonts w:ascii="ＭＳ 明朝" w:hAnsi="ＭＳ 明朝" w:hint="eastAsia"/>
          <w:sz w:val="22"/>
        </w:rPr>
        <w:t>号）第２条第２号に規定する暴力団をいう。以下同じ。）</w:t>
      </w:r>
    </w:p>
    <w:p w14:paraId="18D3091F" w14:textId="7FED2AE7"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イ　暴力団員（同法第２条第６号に規定する暴力団員をいう。以下同じ。）</w:t>
      </w:r>
    </w:p>
    <w:p w14:paraId="73119D96" w14:textId="7FD63DDD"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ウ　暴力団員でなくなった日から５年を経過しない者</w:t>
      </w:r>
    </w:p>
    <w:p w14:paraId="05D76D98" w14:textId="5710F228" w:rsidR="00021386" w:rsidRPr="0058364C" w:rsidRDefault="00021386" w:rsidP="00021386">
      <w:pPr>
        <w:ind w:leftChars="100" w:left="428" w:hangingChars="100" w:hanging="219"/>
        <w:rPr>
          <w:rFonts w:ascii="ＭＳ 明朝" w:hAnsi="ＭＳ 明朝"/>
          <w:sz w:val="22"/>
        </w:rPr>
      </w:pPr>
      <w:r w:rsidRPr="0058364C">
        <w:rPr>
          <w:rFonts w:ascii="ＭＳ 明朝" w:hAnsi="ＭＳ 明朝" w:hint="eastAsia"/>
          <w:sz w:val="22"/>
        </w:rPr>
        <w:t xml:space="preserve">エ　</w:t>
      </w:r>
      <w:r w:rsidRPr="0058364C">
        <w:rPr>
          <w:rFonts w:ascii="ＭＳ 明朝" w:hAnsi="ＭＳ 明朝" w:hint="eastAsia"/>
          <w:spacing w:val="-2"/>
          <w:sz w:val="22"/>
        </w:rPr>
        <w:t>自己、自社若しくは第三者の不正な利益を図る目的又は第三者に損害を与える目的をもっ</w:t>
      </w:r>
      <w:r w:rsidRPr="0058364C">
        <w:rPr>
          <w:rFonts w:ascii="ＭＳ 明朝" w:hAnsi="ＭＳ 明朝" w:hint="eastAsia"/>
          <w:sz w:val="22"/>
        </w:rPr>
        <w:t>て暴力団又は暴力団員を利用している者</w:t>
      </w:r>
    </w:p>
    <w:p w14:paraId="34941B7D" w14:textId="2CCF0226" w:rsidR="00021386" w:rsidRPr="0058364C" w:rsidRDefault="00021386" w:rsidP="00021386">
      <w:pPr>
        <w:ind w:leftChars="100" w:left="428" w:hangingChars="100" w:hanging="219"/>
        <w:rPr>
          <w:rFonts w:ascii="ＭＳ 明朝" w:hAnsi="ＭＳ 明朝"/>
          <w:sz w:val="22"/>
        </w:rPr>
      </w:pPr>
      <w:r w:rsidRPr="0058364C">
        <w:rPr>
          <w:rFonts w:ascii="ＭＳ 明朝" w:hAnsi="ＭＳ 明朝" w:hint="eastAsia"/>
          <w:sz w:val="22"/>
        </w:rPr>
        <w:t>オ　暴力団又は暴力団員に対して資金等を提供し、又は便宜を供与するなど、直接的若しくは積極的に暴力団の維持運営に協力し、又は関与している者</w:t>
      </w:r>
    </w:p>
    <w:p w14:paraId="30EF57E3" w14:textId="685D58A5" w:rsidR="00021386" w:rsidRPr="0058364C" w:rsidRDefault="00021386" w:rsidP="00021386">
      <w:pPr>
        <w:ind w:leftChars="100" w:left="209"/>
        <w:rPr>
          <w:rFonts w:ascii="ＭＳ 明朝" w:hAnsi="ＭＳ 明朝"/>
          <w:sz w:val="22"/>
        </w:rPr>
      </w:pPr>
      <w:r w:rsidRPr="0058364C">
        <w:rPr>
          <w:rFonts w:ascii="ＭＳ 明朝" w:hAnsi="ＭＳ 明朝" w:hint="eastAsia"/>
          <w:sz w:val="22"/>
        </w:rPr>
        <w:t>カ　暴力団又は暴力団員と社会的に非難されるべき関係を有している者</w:t>
      </w:r>
    </w:p>
    <w:p w14:paraId="690B7242" w14:textId="3770CF1B" w:rsidR="00021386" w:rsidRPr="0058364C" w:rsidRDefault="00021386" w:rsidP="00021386">
      <w:pPr>
        <w:ind w:firstLineChars="100" w:firstLine="219"/>
        <w:rPr>
          <w:rFonts w:ascii="ＭＳ 明朝" w:hAnsi="ＭＳ 明朝"/>
          <w:sz w:val="22"/>
        </w:rPr>
      </w:pPr>
      <w:r w:rsidRPr="0058364C">
        <w:rPr>
          <w:rFonts w:ascii="ＭＳ 明朝" w:hAnsi="ＭＳ 明朝" w:hint="eastAsia"/>
          <w:sz w:val="22"/>
        </w:rPr>
        <w:t>キ　暴力団又は暴力団員であることを知りながらこれらを利用している者</w:t>
      </w:r>
    </w:p>
    <w:p w14:paraId="64E3C95E" w14:textId="11B11356" w:rsidR="00021386" w:rsidRPr="0058364C" w:rsidRDefault="00021386" w:rsidP="00017891">
      <w:pPr>
        <w:rPr>
          <w:rFonts w:ascii="ＭＳ 明朝" w:hAnsi="ＭＳ 明朝"/>
          <w:color w:val="000000"/>
          <w:sz w:val="22"/>
          <w:szCs w:val="22"/>
        </w:rPr>
      </w:pPr>
    </w:p>
    <w:p w14:paraId="34C9760E" w14:textId="77777777" w:rsidR="00D35791" w:rsidRPr="0058364C" w:rsidRDefault="00D35791" w:rsidP="00F404A7">
      <w:pPr>
        <w:rPr>
          <w:rFonts w:ascii="ＭＳ 明朝" w:hAnsi="ＭＳ 明朝"/>
          <w:color w:val="000000"/>
          <w:sz w:val="22"/>
          <w:szCs w:val="22"/>
        </w:rPr>
      </w:pPr>
      <w:r w:rsidRPr="0058364C">
        <w:rPr>
          <w:rFonts w:ascii="ＭＳ 明朝" w:hAnsi="ＭＳ 明朝"/>
          <w:color w:val="000000"/>
          <w:spacing w:val="-1"/>
          <w:sz w:val="22"/>
          <w:szCs w:val="22"/>
        </w:rPr>
        <w:t xml:space="preserve"> </w:t>
      </w:r>
      <w:r w:rsidRPr="0058364C">
        <w:rPr>
          <w:rFonts w:ascii="ＭＳ 明朝" w:hAnsi="ＭＳ 明朝" w:hint="eastAsia"/>
          <w:color w:val="000000"/>
          <w:sz w:val="22"/>
          <w:szCs w:val="22"/>
        </w:rPr>
        <w:t xml:space="preserve">　　　　　　　　　　　　　　　　　　　　　　　　</w:t>
      </w:r>
      <w:r w:rsidR="004E2121" w:rsidRPr="0058364C">
        <w:rPr>
          <w:rFonts w:ascii="ＭＳ 明朝" w:hAnsi="ＭＳ 明朝" w:hint="eastAsia"/>
          <w:color w:val="000000"/>
          <w:sz w:val="22"/>
          <w:szCs w:val="22"/>
        </w:rPr>
        <w:t>令和</w:t>
      </w:r>
      <w:r w:rsidR="00F236C5" w:rsidRPr="0058364C">
        <w:rPr>
          <w:rFonts w:ascii="ＭＳ 明朝" w:hAnsi="ＭＳ 明朝" w:hint="eastAsia"/>
          <w:color w:val="000000"/>
          <w:sz w:val="22"/>
          <w:szCs w:val="22"/>
        </w:rPr>
        <w:t xml:space="preserve">   </w:t>
      </w:r>
      <w:r w:rsidR="00A679E9" w:rsidRPr="0058364C">
        <w:rPr>
          <w:rFonts w:ascii="ＭＳ 明朝" w:hAnsi="ＭＳ 明朝" w:hint="eastAsia"/>
          <w:color w:val="000000"/>
          <w:sz w:val="22"/>
          <w:szCs w:val="22"/>
        </w:rPr>
        <w:t>年</w:t>
      </w:r>
      <w:r w:rsidR="00060F49" w:rsidRPr="0058364C">
        <w:rPr>
          <w:rFonts w:ascii="ＭＳ 明朝" w:hAnsi="ＭＳ 明朝" w:hint="eastAsia"/>
          <w:color w:val="000000"/>
          <w:sz w:val="22"/>
          <w:szCs w:val="22"/>
        </w:rPr>
        <w:t xml:space="preserve">   </w:t>
      </w:r>
      <w:r w:rsidR="00A679E9" w:rsidRPr="0058364C">
        <w:rPr>
          <w:rFonts w:ascii="ＭＳ 明朝" w:hAnsi="ＭＳ 明朝" w:hint="eastAsia"/>
          <w:color w:val="000000"/>
          <w:sz w:val="22"/>
          <w:szCs w:val="22"/>
        </w:rPr>
        <w:t>月</w:t>
      </w:r>
      <w:r w:rsidR="00060F49" w:rsidRPr="0058364C">
        <w:rPr>
          <w:rFonts w:ascii="ＭＳ 明朝" w:hAnsi="ＭＳ 明朝" w:hint="eastAsia"/>
          <w:color w:val="000000"/>
          <w:sz w:val="22"/>
          <w:szCs w:val="22"/>
        </w:rPr>
        <w:t xml:space="preserve">   </w:t>
      </w:r>
      <w:r w:rsidRPr="0058364C">
        <w:rPr>
          <w:rFonts w:ascii="ＭＳ 明朝" w:hAnsi="ＭＳ 明朝" w:hint="eastAsia"/>
          <w:color w:val="000000"/>
          <w:sz w:val="22"/>
          <w:szCs w:val="22"/>
        </w:rPr>
        <w:t>日</w:t>
      </w:r>
    </w:p>
    <w:p w14:paraId="2FC2D6FF" w14:textId="77777777" w:rsidR="00D35791" w:rsidRPr="0058364C" w:rsidRDefault="00D35791" w:rsidP="00F404A7">
      <w:pPr>
        <w:rPr>
          <w:rFonts w:ascii="ＭＳ 明朝" w:hAnsi="ＭＳ 明朝"/>
          <w:color w:val="000000"/>
          <w:sz w:val="22"/>
          <w:szCs w:val="22"/>
        </w:rPr>
      </w:pPr>
    </w:p>
    <w:p w14:paraId="60BEBB4B" w14:textId="77777777" w:rsidR="00D35791" w:rsidRPr="0058364C" w:rsidRDefault="00D35791" w:rsidP="00F459EC">
      <w:pPr>
        <w:ind w:firstLineChars="1900" w:firstLine="4167"/>
        <w:rPr>
          <w:rFonts w:ascii="ＭＳ 明朝" w:hAnsi="ＭＳ 明朝"/>
          <w:color w:val="000000"/>
          <w:sz w:val="22"/>
          <w:szCs w:val="22"/>
        </w:rPr>
      </w:pPr>
      <w:r w:rsidRPr="0058364C">
        <w:rPr>
          <w:rFonts w:ascii="ＭＳ 明朝" w:hAnsi="ＭＳ 明朝" w:hint="eastAsia"/>
          <w:color w:val="000000"/>
          <w:sz w:val="22"/>
          <w:szCs w:val="22"/>
        </w:rPr>
        <w:t>住所</w:t>
      </w:r>
    </w:p>
    <w:p w14:paraId="1024111A" w14:textId="77777777" w:rsidR="00D35791" w:rsidRPr="0058364C" w:rsidRDefault="00D35791" w:rsidP="00F404A7">
      <w:pPr>
        <w:rPr>
          <w:rFonts w:ascii="ＭＳ 明朝" w:hAnsi="ＭＳ 明朝"/>
          <w:color w:val="000000"/>
          <w:sz w:val="22"/>
          <w:szCs w:val="22"/>
        </w:rPr>
      </w:pPr>
    </w:p>
    <w:p w14:paraId="3C9697D6" w14:textId="10B6B854" w:rsidR="00D35791" w:rsidRPr="0058364C" w:rsidRDefault="00D35791" w:rsidP="00021386">
      <w:pPr>
        <w:ind w:firstLineChars="1900" w:firstLine="4167"/>
        <w:rPr>
          <w:rFonts w:ascii="ＭＳ 明朝" w:hAnsi="ＭＳ 明朝"/>
          <w:color w:val="000000"/>
          <w:sz w:val="22"/>
          <w:szCs w:val="22"/>
        </w:rPr>
      </w:pPr>
      <w:r w:rsidRPr="0058364C">
        <w:rPr>
          <w:rFonts w:ascii="ＭＳ 明朝" w:hAnsi="ＭＳ 明朝" w:hint="eastAsia"/>
          <w:color w:val="000000"/>
          <w:sz w:val="22"/>
          <w:szCs w:val="22"/>
        </w:rPr>
        <w:t xml:space="preserve">氏名　　　　　　　　　　　　　　　</w:t>
      </w:r>
      <w:r w:rsidR="006955F0" w:rsidRPr="0058364C">
        <w:rPr>
          <w:rFonts w:ascii="ＭＳ 明朝" w:hAnsi="ＭＳ 明朝" w:hint="eastAsia"/>
          <w:noProof/>
          <w:color w:val="000000"/>
          <w:sz w:val="22"/>
          <w:szCs w:val="22"/>
        </w:rPr>
        <mc:AlternateContent>
          <mc:Choice Requires="wps">
            <w:drawing>
              <wp:anchor distT="0" distB="0" distL="114300" distR="114300" simplePos="0" relativeHeight="251657728" behindDoc="0" locked="0" layoutInCell="1" allowOverlap="1" wp14:anchorId="0D607F02" wp14:editId="3F626F46">
                <wp:simplePos x="0" y="0"/>
                <wp:positionH relativeFrom="column">
                  <wp:posOffset>1633855</wp:posOffset>
                </wp:positionH>
                <wp:positionV relativeFrom="paragraph">
                  <wp:posOffset>179070</wp:posOffset>
                </wp:positionV>
                <wp:extent cx="3834130" cy="47244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34130" cy="4724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B2D5CB"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128.65pt;margin-top:14.1pt;width:301.9pt;height:3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">
                <v:textbox inset="5.85pt,.7pt,5.85pt,.7pt"/>
              </v:shape>
            </w:pict>
          </mc:Fallback>
        </mc:AlternateContent>
      </w:r>
    </w:p>
    <w:p w14:paraId="784BCBE6" w14:textId="77777777" w:rsidR="00D35791" w:rsidRPr="0058364C" w:rsidRDefault="00D35791" w:rsidP="00F404A7">
      <w:pPr>
        <w:rPr>
          <w:rFonts w:ascii="ＭＳ 明朝" w:hAnsi="ＭＳ 明朝"/>
          <w:color w:val="000000"/>
          <w:sz w:val="22"/>
          <w:szCs w:val="22"/>
        </w:rPr>
      </w:pPr>
      <w:r w:rsidRPr="0058364C">
        <w:rPr>
          <w:rFonts w:ascii="ＭＳ 明朝" w:hAnsi="ＭＳ 明朝" w:hint="eastAsia"/>
          <w:color w:val="000000"/>
          <w:sz w:val="22"/>
          <w:szCs w:val="22"/>
        </w:rPr>
        <w:t xml:space="preserve">　　　　　　　　　　　　　　法人の場合は、法人名及び代表者役職を記入</w:t>
      </w:r>
      <w:r w:rsidR="005C5499" w:rsidRPr="0058364C">
        <w:rPr>
          <w:rFonts w:ascii="ＭＳ 明朝" w:hAnsi="ＭＳ 明朝" w:hint="eastAsia"/>
          <w:color w:val="000000"/>
          <w:sz w:val="22"/>
          <w:szCs w:val="22"/>
        </w:rPr>
        <w:t>すること</w:t>
      </w:r>
    </w:p>
    <w:p w14:paraId="0EDA2A9F" w14:textId="77777777" w:rsidR="003B091D" w:rsidRPr="0058364C" w:rsidRDefault="003B091D" w:rsidP="00F404A7">
      <w:pPr>
        <w:rPr>
          <w:rFonts w:ascii="ＭＳ 明朝" w:hAnsi="ＭＳ 明朝"/>
          <w:color w:val="000000"/>
          <w:sz w:val="22"/>
          <w:szCs w:val="22"/>
        </w:rPr>
      </w:pPr>
    </w:p>
    <w:p w14:paraId="62A1D72C" w14:textId="77777777" w:rsidR="005C5499" w:rsidRPr="0058364C" w:rsidRDefault="005C5499" w:rsidP="00F404A7">
      <w:pPr>
        <w:rPr>
          <w:rFonts w:ascii="ＭＳ 明朝" w:hAnsi="ＭＳ 明朝"/>
          <w:color w:val="000000"/>
          <w:sz w:val="22"/>
          <w:szCs w:val="22"/>
        </w:rPr>
      </w:pPr>
    </w:p>
    <w:p w14:paraId="75C8A2C6" w14:textId="77777777" w:rsidR="00D35791" w:rsidRPr="0058364C" w:rsidRDefault="00D35791" w:rsidP="00F404A7">
      <w:pPr>
        <w:rPr>
          <w:rFonts w:ascii="ＭＳ 明朝" w:hAnsi="ＭＳ 明朝"/>
          <w:color w:val="000000"/>
          <w:sz w:val="22"/>
          <w:szCs w:val="22"/>
        </w:rPr>
      </w:pPr>
    </w:p>
    <w:p w14:paraId="2D19866F" w14:textId="77777777" w:rsidR="00D35791" w:rsidRPr="0058364C" w:rsidRDefault="00F459EC" w:rsidP="00F459EC">
      <w:pPr>
        <w:ind w:firstLineChars="100" w:firstLine="219"/>
        <w:rPr>
          <w:rFonts w:ascii="ＭＳ 明朝" w:hAnsi="ＭＳ 明朝"/>
          <w:color w:val="000000"/>
          <w:sz w:val="22"/>
          <w:szCs w:val="22"/>
          <w:lang w:eastAsia="zh-TW"/>
        </w:rPr>
      </w:pPr>
      <w:r w:rsidRPr="0058364C">
        <w:rPr>
          <w:rFonts w:ascii="ＭＳ 明朝" w:hAnsi="ＭＳ 明朝" w:hint="eastAsia"/>
          <w:color w:val="000000"/>
          <w:sz w:val="22"/>
          <w:szCs w:val="22"/>
          <w:lang w:eastAsia="zh-TW"/>
        </w:rPr>
        <w:t>佐賀県収支等命令者</w:t>
      </w:r>
      <w:r w:rsidR="00B55FA3" w:rsidRPr="0058364C">
        <w:rPr>
          <w:rFonts w:ascii="ＭＳ 明朝" w:hAnsi="ＭＳ 明朝" w:hint="eastAsia"/>
          <w:color w:val="000000"/>
          <w:sz w:val="22"/>
          <w:szCs w:val="22"/>
          <w:lang w:eastAsia="zh-TW"/>
        </w:rPr>
        <w:t xml:space="preserve">　　</w:t>
      </w:r>
      <w:r w:rsidR="00D35791" w:rsidRPr="0058364C">
        <w:rPr>
          <w:rFonts w:ascii="ＭＳ 明朝" w:hAnsi="ＭＳ 明朝" w:hint="eastAsia"/>
          <w:color w:val="000000"/>
          <w:sz w:val="22"/>
          <w:szCs w:val="22"/>
          <w:lang w:eastAsia="zh-TW"/>
        </w:rPr>
        <w:t xml:space="preserve">　様</w:t>
      </w:r>
    </w:p>
    <w:sectPr w:rsidR="00D35791" w:rsidRPr="0058364C" w:rsidSect="00F75D61">
      <w:pgSz w:w="11906" w:h="16838" w:code="9"/>
      <w:pgMar w:top="1814" w:right="1701" w:bottom="1418" w:left="1702" w:header="720" w:footer="720" w:gutter="0"/>
      <w:cols w:space="720"/>
      <w:noEndnote/>
      <w:docGrid w:type="linesAndChars" w:linePitch="293" w:charSpace="-1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0200B" w14:textId="77777777" w:rsidR="00D5121B" w:rsidRDefault="00D5121B">
      <w:r>
        <w:separator/>
      </w:r>
    </w:p>
  </w:endnote>
  <w:endnote w:type="continuationSeparator" w:id="0">
    <w:p w14:paraId="71FB1AF9" w14:textId="77777777" w:rsidR="00D5121B" w:rsidRDefault="00D5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514F7" w14:textId="77777777" w:rsidR="00D5121B" w:rsidRDefault="00D5121B">
      <w:r>
        <w:separator/>
      </w:r>
    </w:p>
  </w:footnote>
  <w:footnote w:type="continuationSeparator" w:id="0">
    <w:p w14:paraId="51D3FD7A" w14:textId="77777777" w:rsidR="00D5121B" w:rsidRDefault="00D51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D2461"/>
    <w:multiLevelType w:val="multilevel"/>
    <w:tmpl w:val="ABFC96BA"/>
    <w:lvl w:ilvl="0">
      <w:numFmt w:val="bullet"/>
      <w:lvlText w:val="※"/>
      <w:lvlJc w:val="left"/>
      <w:pPr>
        <w:tabs>
          <w:tab w:val="num" w:pos="1095"/>
        </w:tabs>
        <w:ind w:left="1095" w:hanging="360"/>
      </w:pPr>
      <w:rPr>
        <w:rFonts w:ascii="ＭＳ 明朝" w:eastAsia="ＭＳ 明朝" w:hAnsi="ＭＳ 明朝" w:cs="Times New Roman" w:hint="eastAsia"/>
      </w:rPr>
    </w:lvl>
    <w:lvl w:ilvl="1">
      <w:start w:val="1"/>
      <w:numFmt w:val="bullet"/>
      <w:lvlText w:val=""/>
      <w:lvlJc w:val="left"/>
      <w:pPr>
        <w:tabs>
          <w:tab w:val="num" w:pos="1260"/>
        </w:tabs>
        <w:ind w:left="1260" w:hanging="420"/>
      </w:pPr>
      <w:rPr>
        <w:rFonts w:ascii="Wingdings" w:hAnsi="Wingdings" w:hint="default"/>
      </w:rPr>
    </w:lvl>
    <w:lvl w:ilvl="2">
      <w:start w:val="1"/>
      <w:numFmt w:val="bullet"/>
      <w:lvlText w:val=""/>
      <w:lvlJc w:val="left"/>
      <w:pPr>
        <w:tabs>
          <w:tab w:val="num" w:pos="1680"/>
        </w:tabs>
        <w:ind w:left="1680" w:hanging="420"/>
      </w:pPr>
      <w:rPr>
        <w:rFonts w:ascii="Wingdings" w:hAnsi="Wingdings" w:hint="default"/>
      </w:rPr>
    </w:lvl>
    <w:lvl w:ilvl="3">
      <w:start w:val="1"/>
      <w:numFmt w:val="bullet"/>
      <w:lvlText w:val=""/>
      <w:lvlJc w:val="left"/>
      <w:pPr>
        <w:tabs>
          <w:tab w:val="num" w:pos="2100"/>
        </w:tabs>
        <w:ind w:left="2100" w:hanging="420"/>
      </w:pPr>
      <w:rPr>
        <w:rFonts w:ascii="Wingdings" w:hAnsi="Wingdings" w:hint="default"/>
      </w:rPr>
    </w:lvl>
    <w:lvl w:ilvl="4">
      <w:start w:val="1"/>
      <w:numFmt w:val="bullet"/>
      <w:lvlText w:val=""/>
      <w:lvlJc w:val="left"/>
      <w:pPr>
        <w:tabs>
          <w:tab w:val="num" w:pos="2520"/>
        </w:tabs>
        <w:ind w:left="2520" w:hanging="420"/>
      </w:pPr>
      <w:rPr>
        <w:rFonts w:ascii="Wingdings" w:hAnsi="Wingdings" w:hint="default"/>
      </w:rPr>
    </w:lvl>
    <w:lvl w:ilvl="5">
      <w:start w:val="1"/>
      <w:numFmt w:val="bullet"/>
      <w:lvlText w:val=""/>
      <w:lvlJc w:val="left"/>
      <w:pPr>
        <w:tabs>
          <w:tab w:val="num" w:pos="2940"/>
        </w:tabs>
        <w:ind w:left="2940" w:hanging="420"/>
      </w:pPr>
      <w:rPr>
        <w:rFonts w:ascii="Wingdings" w:hAnsi="Wingdings" w:hint="default"/>
      </w:rPr>
    </w:lvl>
    <w:lvl w:ilvl="6">
      <w:start w:val="1"/>
      <w:numFmt w:val="bullet"/>
      <w:lvlText w:val=""/>
      <w:lvlJc w:val="left"/>
      <w:pPr>
        <w:tabs>
          <w:tab w:val="num" w:pos="3360"/>
        </w:tabs>
        <w:ind w:left="3360" w:hanging="420"/>
      </w:pPr>
      <w:rPr>
        <w:rFonts w:ascii="Wingdings" w:hAnsi="Wingdings" w:hint="default"/>
      </w:rPr>
    </w:lvl>
    <w:lvl w:ilvl="7">
      <w:start w:val="1"/>
      <w:numFmt w:val="bullet"/>
      <w:lvlText w:val=""/>
      <w:lvlJc w:val="left"/>
      <w:pPr>
        <w:tabs>
          <w:tab w:val="num" w:pos="3780"/>
        </w:tabs>
        <w:ind w:left="3780" w:hanging="420"/>
      </w:pPr>
      <w:rPr>
        <w:rFonts w:ascii="Wingdings" w:hAnsi="Wingdings" w:hint="default"/>
      </w:rPr>
    </w:lvl>
    <w:lvl w:ilvl="8">
      <w:start w:val="1"/>
      <w:numFmt w:val="bullet"/>
      <w:lvlText w:val=""/>
      <w:lvlJc w:val="left"/>
      <w:pPr>
        <w:tabs>
          <w:tab w:val="num" w:pos="4200"/>
        </w:tabs>
        <w:ind w:left="4200" w:hanging="420"/>
      </w:pPr>
      <w:rPr>
        <w:rFonts w:ascii="Wingdings" w:hAnsi="Wingdings" w:hint="default"/>
      </w:rPr>
    </w:lvl>
  </w:abstractNum>
  <w:abstractNum w:abstractNumId="1" w15:restartNumberingAfterBreak="0">
    <w:nsid w:val="06F2182B"/>
    <w:multiLevelType w:val="hybridMultilevel"/>
    <w:tmpl w:val="787CA5DA"/>
    <w:lvl w:ilvl="0" w:tplc="039CCAEE">
      <w:start w:val="1"/>
      <w:numFmt w:val="aiueoFullWidth"/>
      <w:lvlText w:val="（%1）"/>
      <w:lvlJc w:val="left"/>
      <w:pPr>
        <w:tabs>
          <w:tab w:val="num" w:pos="1665"/>
        </w:tabs>
        <w:ind w:left="1665" w:hanging="945"/>
      </w:pPr>
      <w:rPr>
        <w:rFonts w:hint="default"/>
      </w:rPr>
    </w:lvl>
    <w:lvl w:ilvl="1" w:tplc="2DC2C87E">
      <w:start w:val="1"/>
      <w:numFmt w:val="irohaFullWidth"/>
      <w:lvlText w:val="（%2）"/>
      <w:lvlJc w:val="left"/>
      <w:pPr>
        <w:tabs>
          <w:tab w:val="num" w:pos="1850"/>
        </w:tabs>
        <w:ind w:left="1850" w:hanging="720"/>
      </w:pPr>
      <w:rPr>
        <w:rFonts w:hint="default"/>
      </w:rPr>
    </w:lvl>
    <w:lvl w:ilvl="2" w:tplc="04090011" w:tentative="1">
      <w:start w:val="1"/>
      <w:numFmt w:val="decimalEnclosedCircle"/>
      <w:lvlText w:val="%3"/>
      <w:lvlJc w:val="lef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7" w:tentative="1">
      <w:start w:val="1"/>
      <w:numFmt w:val="aiueoFullWidth"/>
      <w:lvlText w:val="(%5)"/>
      <w:lvlJc w:val="left"/>
      <w:pPr>
        <w:tabs>
          <w:tab w:val="num" w:pos="2810"/>
        </w:tabs>
        <w:ind w:left="2810" w:hanging="420"/>
      </w:pPr>
    </w:lvl>
    <w:lvl w:ilvl="5" w:tplc="04090011" w:tentative="1">
      <w:start w:val="1"/>
      <w:numFmt w:val="decimalEnclosedCircle"/>
      <w:lvlText w:val="%6"/>
      <w:lvlJc w:val="lef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7" w:tentative="1">
      <w:start w:val="1"/>
      <w:numFmt w:val="aiueoFullWidth"/>
      <w:lvlText w:val="(%8)"/>
      <w:lvlJc w:val="left"/>
      <w:pPr>
        <w:tabs>
          <w:tab w:val="num" w:pos="4070"/>
        </w:tabs>
        <w:ind w:left="4070" w:hanging="420"/>
      </w:pPr>
    </w:lvl>
    <w:lvl w:ilvl="8" w:tplc="04090011" w:tentative="1">
      <w:start w:val="1"/>
      <w:numFmt w:val="decimalEnclosedCircle"/>
      <w:lvlText w:val="%9"/>
      <w:lvlJc w:val="left"/>
      <w:pPr>
        <w:tabs>
          <w:tab w:val="num" w:pos="4490"/>
        </w:tabs>
        <w:ind w:left="4490" w:hanging="420"/>
      </w:pPr>
    </w:lvl>
  </w:abstractNum>
  <w:abstractNum w:abstractNumId="2" w15:restartNumberingAfterBreak="0">
    <w:nsid w:val="3F8F1778"/>
    <w:multiLevelType w:val="hybridMultilevel"/>
    <w:tmpl w:val="2D1611B0"/>
    <w:lvl w:ilvl="0" w:tplc="09F6820A">
      <w:start w:val="1"/>
      <w:numFmt w:val="aiueo"/>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3" w15:restartNumberingAfterBreak="0">
    <w:nsid w:val="4D283394"/>
    <w:multiLevelType w:val="hybridMultilevel"/>
    <w:tmpl w:val="DAE6432A"/>
    <w:lvl w:ilvl="0" w:tplc="DE6EC8FA">
      <w:start w:val="1"/>
      <w:numFmt w:val="bullet"/>
      <w:lvlText w:val=""/>
      <w:lvlJc w:val="left"/>
      <w:pPr>
        <w:tabs>
          <w:tab w:val="num" w:pos="2340"/>
        </w:tabs>
        <w:ind w:left="2340" w:hanging="420"/>
      </w:pPr>
      <w:rPr>
        <w:rFonts w:ascii="ＭＳ Ｐ明朝" w:eastAsia="ＭＳ Ｐ明朝" w:hAnsi="ＭＳ Ｐ明朝"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4" w15:restartNumberingAfterBreak="0">
    <w:nsid w:val="64876637"/>
    <w:multiLevelType w:val="hybridMultilevel"/>
    <w:tmpl w:val="15049E68"/>
    <w:lvl w:ilvl="0" w:tplc="DE6EC8FA">
      <w:start w:val="1"/>
      <w:numFmt w:val="bullet"/>
      <w:lvlText w:val=""/>
      <w:lvlJc w:val="left"/>
      <w:pPr>
        <w:tabs>
          <w:tab w:val="num" w:pos="2153"/>
        </w:tabs>
        <w:ind w:left="2153" w:hanging="420"/>
      </w:pPr>
      <w:rPr>
        <w:rFonts w:ascii="ＭＳ Ｐ明朝" w:eastAsia="ＭＳ Ｐ明朝" w:hAnsi="ＭＳ Ｐ明朝" w:hint="default"/>
      </w:rPr>
    </w:lvl>
    <w:lvl w:ilvl="1" w:tplc="0409000B" w:tentative="1">
      <w:start w:val="1"/>
      <w:numFmt w:val="bullet"/>
      <w:lvlText w:val=""/>
      <w:lvlJc w:val="left"/>
      <w:pPr>
        <w:tabs>
          <w:tab w:val="num" w:pos="893"/>
        </w:tabs>
        <w:ind w:left="893" w:hanging="420"/>
      </w:pPr>
      <w:rPr>
        <w:rFonts w:ascii="Wingdings" w:hAnsi="Wingdings" w:hint="default"/>
      </w:rPr>
    </w:lvl>
    <w:lvl w:ilvl="2" w:tplc="0409000D" w:tentative="1">
      <w:start w:val="1"/>
      <w:numFmt w:val="bullet"/>
      <w:lvlText w:val=""/>
      <w:lvlJc w:val="left"/>
      <w:pPr>
        <w:tabs>
          <w:tab w:val="num" w:pos="1313"/>
        </w:tabs>
        <w:ind w:left="1313" w:hanging="420"/>
      </w:pPr>
      <w:rPr>
        <w:rFonts w:ascii="Wingdings" w:hAnsi="Wingdings" w:hint="default"/>
      </w:rPr>
    </w:lvl>
    <w:lvl w:ilvl="3" w:tplc="04090001" w:tentative="1">
      <w:start w:val="1"/>
      <w:numFmt w:val="bullet"/>
      <w:lvlText w:val=""/>
      <w:lvlJc w:val="left"/>
      <w:pPr>
        <w:tabs>
          <w:tab w:val="num" w:pos="1733"/>
        </w:tabs>
        <w:ind w:left="1733" w:hanging="420"/>
      </w:pPr>
      <w:rPr>
        <w:rFonts w:ascii="Wingdings" w:hAnsi="Wingdings" w:hint="default"/>
      </w:rPr>
    </w:lvl>
    <w:lvl w:ilvl="4" w:tplc="0409000B" w:tentative="1">
      <w:start w:val="1"/>
      <w:numFmt w:val="bullet"/>
      <w:lvlText w:val=""/>
      <w:lvlJc w:val="left"/>
      <w:pPr>
        <w:tabs>
          <w:tab w:val="num" w:pos="2153"/>
        </w:tabs>
        <w:ind w:left="2153" w:hanging="420"/>
      </w:pPr>
      <w:rPr>
        <w:rFonts w:ascii="Wingdings" w:hAnsi="Wingdings" w:hint="default"/>
      </w:rPr>
    </w:lvl>
    <w:lvl w:ilvl="5" w:tplc="0409000D" w:tentative="1">
      <w:start w:val="1"/>
      <w:numFmt w:val="bullet"/>
      <w:lvlText w:val=""/>
      <w:lvlJc w:val="left"/>
      <w:pPr>
        <w:tabs>
          <w:tab w:val="num" w:pos="2573"/>
        </w:tabs>
        <w:ind w:left="2573" w:hanging="420"/>
      </w:pPr>
      <w:rPr>
        <w:rFonts w:ascii="Wingdings" w:hAnsi="Wingdings" w:hint="default"/>
      </w:rPr>
    </w:lvl>
    <w:lvl w:ilvl="6" w:tplc="04090001" w:tentative="1">
      <w:start w:val="1"/>
      <w:numFmt w:val="bullet"/>
      <w:lvlText w:val=""/>
      <w:lvlJc w:val="left"/>
      <w:pPr>
        <w:tabs>
          <w:tab w:val="num" w:pos="2993"/>
        </w:tabs>
        <w:ind w:left="2993" w:hanging="420"/>
      </w:pPr>
      <w:rPr>
        <w:rFonts w:ascii="Wingdings" w:hAnsi="Wingdings" w:hint="default"/>
      </w:rPr>
    </w:lvl>
    <w:lvl w:ilvl="7" w:tplc="0409000B" w:tentative="1">
      <w:start w:val="1"/>
      <w:numFmt w:val="bullet"/>
      <w:lvlText w:val=""/>
      <w:lvlJc w:val="left"/>
      <w:pPr>
        <w:tabs>
          <w:tab w:val="num" w:pos="3413"/>
        </w:tabs>
        <w:ind w:left="3413" w:hanging="420"/>
      </w:pPr>
      <w:rPr>
        <w:rFonts w:ascii="Wingdings" w:hAnsi="Wingdings" w:hint="default"/>
      </w:rPr>
    </w:lvl>
    <w:lvl w:ilvl="8" w:tplc="0409000D" w:tentative="1">
      <w:start w:val="1"/>
      <w:numFmt w:val="bullet"/>
      <w:lvlText w:val=""/>
      <w:lvlJc w:val="left"/>
      <w:pPr>
        <w:tabs>
          <w:tab w:val="num" w:pos="3833"/>
        </w:tabs>
        <w:ind w:left="3833" w:hanging="420"/>
      </w:pPr>
      <w:rPr>
        <w:rFonts w:ascii="Wingdings" w:hAnsi="Wingdings" w:hint="default"/>
      </w:rPr>
    </w:lvl>
  </w:abstractNum>
  <w:abstractNum w:abstractNumId="5" w15:restartNumberingAfterBreak="0">
    <w:nsid w:val="6C1A02BD"/>
    <w:multiLevelType w:val="hybridMultilevel"/>
    <w:tmpl w:val="A6E07AEA"/>
    <w:lvl w:ilvl="0" w:tplc="FA94BB8E">
      <w:start w:val="3"/>
      <w:numFmt w:val="aiueo"/>
      <w:lvlText w:val="(%1)"/>
      <w:lvlJc w:val="left"/>
      <w:pPr>
        <w:tabs>
          <w:tab w:val="num" w:pos="1210"/>
        </w:tabs>
        <w:ind w:left="1210" w:hanging="360"/>
      </w:pPr>
      <w:rPr>
        <w:rFonts w:hint="default"/>
      </w:rPr>
    </w:lvl>
    <w:lvl w:ilvl="1" w:tplc="04090017" w:tentative="1">
      <w:start w:val="1"/>
      <w:numFmt w:val="aiueoFullWidth"/>
      <w:lvlText w:val="(%2)"/>
      <w:lvlJc w:val="left"/>
      <w:pPr>
        <w:tabs>
          <w:tab w:val="num" w:pos="1690"/>
        </w:tabs>
        <w:ind w:left="1690" w:hanging="420"/>
      </w:pPr>
    </w:lvl>
    <w:lvl w:ilvl="2" w:tplc="04090011" w:tentative="1">
      <w:start w:val="1"/>
      <w:numFmt w:val="decimalEnclosedCircle"/>
      <w:lvlText w:val="%3"/>
      <w:lvlJc w:val="left"/>
      <w:pPr>
        <w:tabs>
          <w:tab w:val="num" w:pos="2110"/>
        </w:tabs>
        <w:ind w:left="2110" w:hanging="420"/>
      </w:pPr>
    </w:lvl>
    <w:lvl w:ilvl="3" w:tplc="0409000F" w:tentative="1">
      <w:start w:val="1"/>
      <w:numFmt w:val="decimal"/>
      <w:lvlText w:val="%4."/>
      <w:lvlJc w:val="left"/>
      <w:pPr>
        <w:tabs>
          <w:tab w:val="num" w:pos="2530"/>
        </w:tabs>
        <w:ind w:left="2530" w:hanging="420"/>
      </w:pPr>
    </w:lvl>
    <w:lvl w:ilvl="4" w:tplc="04090017" w:tentative="1">
      <w:start w:val="1"/>
      <w:numFmt w:val="aiueoFullWidth"/>
      <w:lvlText w:val="(%5)"/>
      <w:lvlJc w:val="left"/>
      <w:pPr>
        <w:tabs>
          <w:tab w:val="num" w:pos="2950"/>
        </w:tabs>
        <w:ind w:left="2950" w:hanging="420"/>
      </w:pPr>
    </w:lvl>
    <w:lvl w:ilvl="5" w:tplc="04090011" w:tentative="1">
      <w:start w:val="1"/>
      <w:numFmt w:val="decimalEnclosedCircle"/>
      <w:lvlText w:val="%6"/>
      <w:lvlJc w:val="left"/>
      <w:pPr>
        <w:tabs>
          <w:tab w:val="num" w:pos="3370"/>
        </w:tabs>
        <w:ind w:left="3370" w:hanging="420"/>
      </w:pPr>
    </w:lvl>
    <w:lvl w:ilvl="6" w:tplc="0409000F" w:tentative="1">
      <w:start w:val="1"/>
      <w:numFmt w:val="decimal"/>
      <w:lvlText w:val="%7."/>
      <w:lvlJc w:val="left"/>
      <w:pPr>
        <w:tabs>
          <w:tab w:val="num" w:pos="3790"/>
        </w:tabs>
        <w:ind w:left="3790" w:hanging="420"/>
      </w:pPr>
    </w:lvl>
    <w:lvl w:ilvl="7" w:tplc="04090017" w:tentative="1">
      <w:start w:val="1"/>
      <w:numFmt w:val="aiueoFullWidth"/>
      <w:lvlText w:val="(%8)"/>
      <w:lvlJc w:val="left"/>
      <w:pPr>
        <w:tabs>
          <w:tab w:val="num" w:pos="4210"/>
        </w:tabs>
        <w:ind w:left="4210" w:hanging="420"/>
      </w:pPr>
    </w:lvl>
    <w:lvl w:ilvl="8" w:tplc="04090011" w:tentative="1">
      <w:start w:val="1"/>
      <w:numFmt w:val="decimalEnclosedCircle"/>
      <w:lvlText w:val="%9"/>
      <w:lvlJc w:val="left"/>
      <w:pPr>
        <w:tabs>
          <w:tab w:val="num" w:pos="4630"/>
        </w:tabs>
        <w:ind w:left="4630" w:hanging="420"/>
      </w:pPr>
    </w:lvl>
  </w:abstractNum>
  <w:abstractNum w:abstractNumId="6" w15:restartNumberingAfterBreak="0">
    <w:nsid w:val="720A3EC4"/>
    <w:multiLevelType w:val="hybridMultilevel"/>
    <w:tmpl w:val="ABFC96BA"/>
    <w:lvl w:ilvl="0" w:tplc="87F66A90">
      <w:numFmt w:val="bullet"/>
      <w:lvlText w:val="※"/>
      <w:lvlJc w:val="left"/>
      <w:pPr>
        <w:tabs>
          <w:tab w:val="num" w:pos="1095"/>
        </w:tabs>
        <w:ind w:left="1095"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num w:numId="1" w16cid:durableId="348681635">
    <w:abstractNumId w:val="5"/>
  </w:num>
  <w:num w:numId="2" w16cid:durableId="952244650">
    <w:abstractNumId w:val="6"/>
  </w:num>
  <w:num w:numId="3" w16cid:durableId="1220167596">
    <w:abstractNumId w:val="0"/>
  </w:num>
  <w:num w:numId="4" w16cid:durableId="1112700055">
    <w:abstractNumId w:val="4"/>
  </w:num>
  <w:num w:numId="5" w16cid:durableId="351805810">
    <w:abstractNumId w:val="3"/>
  </w:num>
  <w:num w:numId="6" w16cid:durableId="1389646079">
    <w:abstractNumId w:val="2"/>
  </w:num>
  <w:num w:numId="7" w16cid:durableId="327716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9"/>
  <w:drawingGridVerticalSpacing w:val="293"/>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791"/>
    <w:rsid w:val="000012B6"/>
    <w:rsid w:val="00004913"/>
    <w:rsid w:val="00011513"/>
    <w:rsid w:val="00013755"/>
    <w:rsid w:val="00013A8B"/>
    <w:rsid w:val="000142C4"/>
    <w:rsid w:val="00017215"/>
    <w:rsid w:val="00017891"/>
    <w:rsid w:val="00021386"/>
    <w:rsid w:val="00032580"/>
    <w:rsid w:val="000361C3"/>
    <w:rsid w:val="00041F07"/>
    <w:rsid w:val="00051BF2"/>
    <w:rsid w:val="000538E8"/>
    <w:rsid w:val="00053B51"/>
    <w:rsid w:val="00060F49"/>
    <w:rsid w:val="0006599C"/>
    <w:rsid w:val="000659C6"/>
    <w:rsid w:val="00067B71"/>
    <w:rsid w:val="00071EE6"/>
    <w:rsid w:val="000A06A2"/>
    <w:rsid w:val="000A19F1"/>
    <w:rsid w:val="000B0265"/>
    <w:rsid w:val="000D20D6"/>
    <w:rsid w:val="000D6020"/>
    <w:rsid w:val="000D6D8D"/>
    <w:rsid w:val="000D6DAF"/>
    <w:rsid w:val="000E0C92"/>
    <w:rsid w:val="000E4C22"/>
    <w:rsid w:val="000E4D1A"/>
    <w:rsid w:val="000E5D61"/>
    <w:rsid w:val="000F79E1"/>
    <w:rsid w:val="00115E9C"/>
    <w:rsid w:val="00124125"/>
    <w:rsid w:val="00125D38"/>
    <w:rsid w:val="001276F8"/>
    <w:rsid w:val="00130E5A"/>
    <w:rsid w:val="001604A5"/>
    <w:rsid w:val="00164719"/>
    <w:rsid w:val="0017192A"/>
    <w:rsid w:val="001835AD"/>
    <w:rsid w:val="0018422C"/>
    <w:rsid w:val="00194F1D"/>
    <w:rsid w:val="001A2B8B"/>
    <w:rsid w:val="001A3371"/>
    <w:rsid w:val="001B20F7"/>
    <w:rsid w:val="001B4315"/>
    <w:rsid w:val="001B52CF"/>
    <w:rsid w:val="001B5C0C"/>
    <w:rsid w:val="001B6408"/>
    <w:rsid w:val="001C11EF"/>
    <w:rsid w:val="001C4EFB"/>
    <w:rsid w:val="001C62F6"/>
    <w:rsid w:val="001C6700"/>
    <w:rsid w:val="001C71A1"/>
    <w:rsid w:val="001F3BCA"/>
    <w:rsid w:val="001F4DFB"/>
    <w:rsid w:val="0020459C"/>
    <w:rsid w:val="00207922"/>
    <w:rsid w:val="0021537B"/>
    <w:rsid w:val="002158D2"/>
    <w:rsid w:val="002229D7"/>
    <w:rsid w:val="00223701"/>
    <w:rsid w:val="00226679"/>
    <w:rsid w:val="00230F1D"/>
    <w:rsid w:val="002370A6"/>
    <w:rsid w:val="00247168"/>
    <w:rsid w:val="002519E1"/>
    <w:rsid w:val="002533F6"/>
    <w:rsid w:val="0025488E"/>
    <w:rsid w:val="002571F1"/>
    <w:rsid w:val="00283A92"/>
    <w:rsid w:val="00284867"/>
    <w:rsid w:val="002963DC"/>
    <w:rsid w:val="002A5B00"/>
    <w:rsid w:val="002A7C6F"/>
    <w:rsid w:val="002B4415"/>
    <w:rsid w:val="002C04AE"/>
    <w:rsid w:val="002C527D"/>
    <w:rsid w:val="002C78DF"/>
    <w:rsid w:val="002D0096"/>
    <w:rsid w:val="002D1675"/>
    <w:rsid w:val="002D432C"/>
    <w:rsid w:val="002D7B47"/>
    <w:rsid w:val="00301E3D"/>
    <w:rsid w:val="00307B99"/>
    <w:rsid w:val="00326FCC"/>
    <w:rsid w:val="003313FB"/>
    <w:rsid w:val="003468F3"/>
    <w:rsid w:val="00362F8F"/>
    <w:rsid w:val="00363782"/>
    <w:rsid w:val="00366B39"/>
    <w:rsid w:val="003971BC"/>
    <w:rsid w:val="00397577"/>
    <w:rsid w:val="003975FB"/>
    <w:rsid w:val="003A5790"/>
    <w:rsid w:val="003B091D"/>
    <w:rsid w:val="003B347A"/>
    <w:rsid w:val="003B5942"/>
    <w:rsid w:val="003D035E"/>
    <w:rsid w:val="003D5A98"/>
    <w:rsid w:val="003F4EFE"/>
    <w:rsid w:val="004020DD"/>
    <w:rsid w:val="0041288E"/>
    <w:rsid w:val="00431ACA"/>
    <w:rsid w:val="00441F0C"/>
    <w:rsid w:val="00442688"/>
    <w:rsid w:val="0045745C"/>
    <w:rsid w:val="00467F0B"/>
    <w:rsid w:val="00487337"/>
    <w:rsid w:val="00487A3D"/>
    <w:rsid w:val="00493D4B"/>
    <w:rsid w:val="0049657C"/>
    <w:rsid w:val="004B3067"/>
    <w:rsid w:val="004B5144"/>
    <w:rsid w:val="004C4643"/>
    <w:rsid w:val="004D3C3C"/>
    <w:rsid w:val="004E2121"/>
    <w:rsid w:val="004E474F"/>
    <w:rsid w:val="004E5149"/>
    <w:rsid w:val="004E5AD3"/>
    <w:rsid w:val="004F2F08"/>
    <w:rsid w:val="004F4853"/>
    <w:rsid w:val="00501928"/>
    <w:rsid w:val="005046BF"/>
    <w:rsid w:val="00506540"/>
    <w:rsid w:val="0052509D"/>
    <w:rsid w:val="0054548F"/>
    <w:rsid w:val="00561FE0"/>
    <w:rsid w:val="005635E2"/>
    <w:rsid w:val="005642F4"/>
    <w:rsid w:val="00570A9F"/>
    <w:rsid w:val="00574B25"/>
    <w:rsid w:val="005759F1"/>
    <w:rsid w:val="00577CA2"/>
    <w:rsid w:val="0058364C"/>
    <w:rsid w:val="00583B32"/>
    <w:rsid w:val="005A075F"/>
    <w:rsid w:val="005A7F79"/>
    <w:rsid w:val="005B786A"/>
    <w:rsid w:val="005C0456"/>
    <w:rsid w:val="005C2589"/>
    <w:rsid w:val="005C5499"/>
    <w:rsid w:val="005C6201"/>
    <w:rsid w:val="005D70BE"/>
    <w:rsid w:val="005E04F3"/>
    <w:rsid w:val="005F2528"/>
    <w:rsid w:val="005F434E"/>
    <w:rsid w:val="0060392B"/>
    <w:rsid w:val="0060536E"/>
    <w:rsid w:val="0061499C"/>
    <w:rsid w:val="00620AB8"/>
    <w:rsid w:val="00634CF8"/>
    <w:rsid w:val="00635838"/>
    <w:rsid w:val="006448A5"/>
    <w:rsid w:val="006561FE"/>
    <w:rsid w:val="006628C4"/>
    <w:rsid w:val="006665D9"/>
    <w:rsid w:val="00673E96"/>
    <w:rsid w:val="00674DB5"/>
    <w:rsid w:val="00675B92"/>
    <w:rsid w:val="00677D40"/>
    <w:rsid w:val="006833AA"/>
    <w:rsid w:val="006858B2"/>
    <w:rsid w:val="00694F5C"/>
    <w:rsid w:val="006955F0"/>
    <w:rsid w:val="006A2908"/>
    <w:rsid w:val="006A3AFB"/>
    <w:rsid w:val="006B6BC8"/>
    <w:rsid w:val="006C135E"/>
    <w:rsid w:val="006D1F96"/>
    <w:rsid w:val="006F729E"/>
    <w:rsid w:val="00700421"/>
    <w:rsid w:val="00701933"/>
    <w:rsid w:val="007069CC"/>
    <w:rsid w:val="0072082F"/>
    <w:rsid w:val="007246FE"/>
    <w:rsid w:val="00740580"/>
    <w:rsid w:val="00744014"/>
    <w:rsid w:val="0075195C"/>
    <w:rsid w:val="00770846"/>
    <w:rsid w:val="00781B74"/>
    <w:rsid w:val="00793583"/>
    <w:rsid w:val="007A42AC"/>
    <w:rsid w:val="007A6640"/>
    <w:rsid w:val="007A70FB"/>
    <w:rsid w:val="007A77BD"/>
    <w:rsid w:val="007E60FE"/>
    <w:rsid w:val="007F094F"/>
    <w:rsid w:val="007F5093"/>
    <w:rsid w:val="007F608F"/>
    <w:rsid w:val="00800E73"/>
    <w:rsid w:val="00807976"/>
    <w:rsid w:val="00813F80"/>
    <w:rsid w:val="008258AF"/>
    <w:rsid w:val="008273CA"/>
    <w:rsid w:val="00830841"/>
    <w:rsid w:val="00832B99"/>
    <w:rsid w:val="00852FA2"/>
    <w:rsid w:val="00853459"/>
    <w:rsid w:val="0087440F"/>
    <w:rsid w:val="00876C69"/>
    <w:rsid w:val="00877A58"/>
    <w:rsid w:val="0088262B"/>
    <w:rsid w:val="008902FC"/>
    <w:rsid w:val="00896560"/>
    <w:rsid w:val="008A241C"/>
    <w:rsid w:val="008B2CAE"/>
    <w:rsid w:val="008C226B"/>
    <w:rsid w:val="008D3D5B"/>
    <w:rsid w:val="00906CD7"/>
    <w:rsid w:val="009207B0"/>
    <w:rsid w:val="0094495A"/>
    <w:rsid w:val="0094510A"/>
    <w:rsid w:val="00950795"/>
    <w:rsid w:val="009602B1"/>
    <w:rsid w:val="00987EAD"/>
    <w:rsid w:val="00995052"/>
    <w:rsid w:val="00996107"/>
    <w:rsid w:val="009965F7"/>
    <w:rsid w:val="009C5DE9"/>
    <w:rsid w:val="009C710E"/>
    <w:rsid w:val="009D5FFD"/>
    <w:rsid w:val="009E6B05"/>
    <w:rsid w:val="009F0B42"/>
    <w:rsid w:val="00A01924"/>
    <w:rsid w:val="00A0197C"/>
    <w:rsid w:val="00A05D71"/>
    <w:rsid w:val="00A1289E"/>
    <w:rsid w:val="00A12B38"/>
    <w:rsid w:val="00A13A0F"/>
    <w:rsid w:val="00A22E7A"/>
    <w:rsid w:val="00A30B27"/>
    <w:rsid w:val="00A4233B"/>
    <w:rsid w:val="00A43990"/>
    <w:rsid w:val="00A46E9F"/>
    <w:rsid w:val="00A62954"/>
    <w:rsid w:val="00A679E9"/>
    <w:rsid w:val="00A7016A"/>
    <w:rsid w:val="00A70A63"/>
    <w:rsid w:val="00A76F8B"/>
    <w:rsid w:val="00A86D3A"/>
    <w:rsid w:val="00AA379C"/>
    <w:rsid w:val="00AB2552"/>
    <w:rsid w:val="00AB7A10"/>
    <w:rsid w:val="00AC1DD8"/>
    <w:rsid w:val="00AC389B"/>
    <w:rsid w:val="00AC43F9"/>
    <w:rsid w:val="00AC518F"/>
    <w:rsid w:val="00AD0048"/>
    <w:rsid w:val="00AD3458"/>
    <w:rsid w:val="00AD51F8"/>
    <w:rsid w:val="00AD77F4"/>
    <w:rsid w:val="00AF4136"/>
    <w:rsid w:val="00B052B3"/>
    <w:rsid w:val="00B1339B"/>
    <w:rsid w:val="00B177A8"/>
    <w:rsid w:val="00B242C7"/>
    <w:rsid w:val="00B40950"/>
    <w:rsid w:val="00B55FA3"/>
    <w:rsid w:val="00B70857"/>
    <w:rsid w:val="00B720AF"/>
    <w:rsid w:val="00B74B4E"/>
    <w:rsid w:val="00B76FDE"/>
    <w:rsid w:val="00B7786E"/>
    <w:rsid w:val="00B80555"/>
    <w:rsid w:val="00B90067"/>
    <w:rsid w:val="00B9476C"/>
    <w:rsid w:val="00B969FE"/>
    <w:rsid w:val="00BC3867"/>
    <w:rsid w:val="00BD1942"/>
    <w:rsid w:val="00BD3D5C"/>
    <w:rsid w:val="00BD51F3"/>
    <w:rsid w:val="00C04337"/>
    <w:rsid w:val="00C10057"/>
    <w:rsid w:val="00C156E5"/>
    <w:rsid w:val="00C242E1"/>
    <w:rsid w:val="00C30C89"/>
    <w:rsid w:val="00C32E54"/>
    <w:rsid w:val="00C406B6"/>
    <w:rsid w:val="00C52AF0"/>
    <w:rsid w:val="00C567DD"/>
    <w:rsid w:val="00C65E0C"/>
    <w:rsid w:val="00C7056F"/>
    <w:rsid w:val="00C710EE"/>
    <w:rsid w:val="00C72DBA"/>
    <w:rsid w:val="00C72E66"/>
    <w:rsid w:val="00C80122"/>
    <w:rsid w:val="00C90D47"/>
    <w:rsid w:val="00C91080"/>
    <w:rsid w:val="00CA7518"/>
    <w:rsid w:val="00CB190D"/>
    <w:rsid w:val="00CC0860"/>
    <w:rsid w:val="00CC625C"/>
    <w:rsid w:val="00CD3634"/>
    <w:rsid w:val="00CE10FE"/>
    <w:rsid w:val="00CE5763"/>
    <w:rsid w:val="00CF6075"/>
    <w:rsid w:val="00D20EE9"/>
    <w:rsid w:val="00D21ED9"/>
    <w:rsid w:val="00D35791"/>
    <w:rsid w:val="00D42F0D"/>
    <w:rsid w:val="00D5121B"/>
    <w:rsid w:val="00D535D3"/>
    <w:rsid w:val="00D560D9"/>
    <w:rsid w:val="00D718EC"/>
    <w:rsid w:val="00D74313"/>
    <w:rsid w:val="00D8298F"/>
    <w:rsid w:val="00D849E9"/>
    <w:rsid w:val="00D8636F"/>
    <w:rsid w:val="00D93036"/>
    <w:rsid w:val="00DA04E5"/>
    <w:rsid w:val="00DA0F88"/>
    <w:rsid w:val="00DA3ECC"/>
    <w:rsid w:val="00DA59F3"/>
    <w:rsid w:val="00DB2113"/>
    <w:rsid w:val="00DB3EC0"/>
    <w:rsid w:val="00DB73EF"/>
    <w:rsid w:val="00DD0921"/>
    <w:rsid w:val="00DE04B0"/>
    <w:rsid w:val="00DE5623"/>
    <w:rsid w:val="00DF2A03"/>
    <w:rsid w:val="00E06861"/>
    <w:rsid w:val="00E128F4"/>
    <w:rsid w:val="00E17989"/>
    <w:rsid w:val="00E250C4"/>
    <w:rsid w:val="00E2599A"/>
    <w:rsid w:val="00E26985"/>
    <w:rsid w:val="00E3657E"/>
    <w:rsid w:val="00E36D8A"/>
    <w:rsid w:val="00E40D1B"/>
    <w:rsid w:val="00E50B5A"/>
    <w:rsid w:val="00E54220"/>
    <w:rsid w:val="00E57981"/>
    <w:rsid w:val="00E66498"/>
    <w:rsid w:val="00E71C0B"/>
    <w:rsid w:val="00E71C7A"/>
    <w:rsid w:val="00E7692C"/>
    <w:rsid w:val="00E80458"/>
    <w:rsid w:val="00E833E9"/>
    <w:rsid w:val="00E922E4"/>
    <w:rsid w:val="00EB0BF3"/>
    <w:rsid w:val="00EB2480"/>
    <w:rsid w:val="00EC0111"/>
    <w:rsid w:val="00EC40DA"/>
    <w:rsid w:val="00ED04FB"/>
    <w:rsid w:val="00EE1287"/>
    <w:rsid w:val="00EE38A5"/>
    <w:rsid w:val="00F01684"/>
    <w:rsid w:val="00F119CB"/>
    <w:rsid w:val="00F1303F"/>
    <w:rsid w:val="00F236C5"/>
    <w:rsid w:val="00F33489"/>
    <w:rsid w:val="00F404A7"/>
    <w:rsid w:val="00F4192F"/>
    <w:rsid w:val="00F459EC"/>
    <w:rsid w:val="00F60AFE"/>
    <w:rsid w:val="00F65B48"/>
    <w:rsid w:val="00F736C8"/>
    <w:rsid w:val="00F739BF"/>
    <w:rsid w:val="00F75D61"/>
    <w:rsid w:val="00F81F84"/>
    <w:rsid w:val="00F82028"/>
    <w:rsid w:val="00FA16F4"/>
    <w:rsid w:val="00FA1EB1"/>
    <w:rsid w:val="00FA260B"/>
    <w:rsid w:val="00FC196B"/>
    <w:rsid w:val="00FC379B"/>
    <w:rsid w:val="00FF05EC"/>
    <w:rsid w:val="00FF6C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E9DBC8"/>
  <w15:chartTrackingRefBased/>
  <w15:docId w15:val="{AD4515A9-1CA2-4D75-891F-DDD691F06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4A7"/>
    <w:pPr>
      <w:widowControl w:val="0"/>
      <w:jc w:val="both"/>
    </w:pPr>
    <w:rPr>
      <w:kern w:val="2"/>
      <w:sz w:val="21"/>
      <w:szCs w:val="24"/>
    </w:rPr>
  </w:style>
  <w:style w:type="paragraph" w:styleId="1">
    <w:name w:val="heading 1"/>
    <w:basedOn w:val="a"/>
    <w:next w:val="a"/>
    <w:link w:val="10"/>
    <w:qFormat/>
    <w:rsid w:val="00BD3D5C"/>
    <w:pPr>
      <w:keepNext/>
      <w:outlineLvl w:val="0"/>
    </w:pPr>
    <w:rPr>
      <w:rFonts w:ascii="Arial" w:eastAsia="ＭＳ ゴシック" w:hAnsi="Arial"/>
      <w:sz w:val="24"/>
    </w:rPr>
  </w:style>
  <w:style w:type="paragraph" w:styleId="2">
    <w:name w:val="heading 2"/>
    <w:basedOn w:val="a"/>
    <w:next w:val="a"/>
    <w:link w:val="20"/>
    <w:semiHidden/>
    <w:unhideWhenUsed/>
    <w:qFormat/>
    <w:rsid w:val="00BD3D5C"/>
    <w:pPr>
      <w:keepNext/>
      <w:outlineLvl w:val="1"/>
    </w:pPr>
    <w:rPr>
      <w:rFonts w:ascii="Arial" w:eastAsia="ＭＳ ゴシック" w:hAnsi="Arial"/>
    </w:rPr>
  </w:style>
  <w:style w:type="paragraph" w:styleId="3">
    <w:name w:val="heading 3"/>
    <w:basedOn w:val="a"/>
    <w:next w:val="a"/>
    <w:link w:val="30"/>
    <w:semiHidden/>
    <w:unhideWhenUsed/>
    <w:qFormat/>
    <w:rsid w:val="00BD3D5C"/>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5" w:lineRule="exact"/>
      <w:jc w:val="both"/>
    </w:pPr>
    <w:rPr>
      <w:rFonts w:ascii="Times New Roman" w:hAnsi="Times New Roman" w:cs="ＭＳ 明朝"/>
      <w:spacing w:val="-2"/>
      <w:sz w:val="24"/>
      <w:szCs w:val="24"/>
    </w:rPr>
  </w:style>
  <w:style w:type="paragraph" w:styleId="a4">
    <w:name w:val="header"/>
    <w:basedOn w:val="a"/>
    <w:rsid w:val="000A06A2"/>
    <w:pPr>
      <w:tabs>
        <w:tab w:val="center" w:pos="4252"/>
        <w:tab w:val="right" w:pos="8504"/>
      </w:tabs>
      <w:snapToGrid w:val="0"/>
    </w:pPr>
  </w:style>
  <w:style w:type="paragraph" w:styleId="a5">
    <w:name w:val="footer"/>
    <w:basedOn w:val="a"/>
    <w:link w:val="a6"/>
    <w:uiPriority w:val="99"/>
    <w:rsid w:val="000A06A2"/>
    <w:pPr>
      <w:tabs>
        <w:tab w:val="center" w:pos="4252"/>
        <w:tab w:val="right" w:pos="8504"/>
      </w:tabs>
      <w:snapToGrid w:val="0"/>
    </w:pPr>
  </w:style>
  <w:style w:type="character" w:styleId="a7">
    <w:name w:val="page number"/>
    <w:basedOn w:val="a0"/>
    <w:rsid w:val="000A06A2"/>
  </w:style>
  <w:style w:type="paragraph" w:styleId="a8">
    <w:name w:val="Note Heading"/>
    <w:basedOn w:val="a"/>
    <w:next w:val="a"/>
    <w:link w:val="a9"/>
    <w:rsid w:val="00700421"/>
    <w:pPr>
      <w:jc w:val="center"/>
    </w:pPr>
    <w:rPr>
      <w:sz w:val="24"/>
    </w:rPr>
  </w:style>
  <w:style w:type="paragraph" w:styleId="aa">
    <w:name w:val="Balloon Text"/>
    <w:basedOn w:val="a"/>
    <w:link w:val="ab"/>
    <w:rsid w:val="00577CA2"/>
    <w:rPr>
      <w:rFonts w:ascii="Arial" w:eastAsia="ＭＳ ゴシック" w:hAnsi="Arial"/>
      <w:sz w:val="18"/>
      <w:szCs w:val="18"/>
    </w:rPr>
  </w:style>
  <w:style w:type="character" w:customStyle="1" w:styleId="ab">
    <w:name w:val="吹き出し (文字)"/>
    <w:link w:val="aa"/>
    <w:rsid w:val="00577CA2"/>
    <w:rPr>
      <w:rFonts w:ascii="Arial" w:eastAsia="ＭＳ ゴシック" w:hAnsi="Arial" w:cs="Times New Roman"/>
      <w:kern w:val="2"/>
      <w:sz w:val="18"/>
      <w:szCs w:val="18"/>
    </w:rPr>
  </w:style>
  <w:style w:type="character" w:customStyle="1" w:styleId="20">
    <w:name w:val="見出し 2 (文字)"/>
    <w:link w:val="2"/>
    <w:semiHidden/>
    <w:rsid w:val="00BD3D5C"/>
    <w:rPr>
      <w:rFonts w:ascii="Arial" w:eastAsia="ＭＳ ゴシック" w:hAnsi="Arial" w:cs="Times New Roman"/>
      <w:kern w:val="2"/>
      <w:sz w:val="21"/>
      <w:szCs w:val="24"/>
    </w:rPr>
  </w:style>
  <w:style w:type="character" w:customStyle="1" w:styleId="30">
    <w:name w:val="見出し 3 (文字)"/>
    <w:link w:val="3"/>
    <w:semiHidden/>
    <w:rsid w:val="00BD3D5C"/>
    <w:rPr>
      <w:rFonts w:ascii="Arial" w:eastAsia="ＭＳ ゴシック" w:hAnsi="Arial" w:cs="Times New Roman"/>
      <w:kern w:val="2"/>
      <w:sz w:val="21"/>
      <w:szCs w:val="24"/>
    </w:rPr>
  </w:style>
  <w:style w:type="character" w:customStyle="1" w:styleId="10">
    <w:name w:val="見出し 1 (文字)"/>
    <w:link w:val="1"/>
    <w:rsid w:val="00BD3D5C"/>
    <w:rPr>
      <w:rFonts w:ascii="Arial" w:eastAsia="ＭＳ ゴシック" w:hAnsi="Arial" w:cs="Times New Roman"/>
      <w:kern w:val="2"/>
      <w:sz w:val="24"/>
      <w:szCs w:val="24"/>
    </w:rPr>
  </w:style>
  <w:style w:type="character" w:customStyle="1" w:styleId="a6">
    <w:name w:val="フッター (文字)"/>
    <w:link w:val="a5"/>
    <w:uiPriority w:val="99"/>
    <w:rsid w:val="00CC0860"/>
    <w:rPr>
      <w:kern w:val="2"/>
      <w:sz w:val="21"/>
      <w:szCs w:val="24"/>
    </w:rPr>
  </w:style>
  <w:style w:type="paragraph" w:styleId="ac">
    <w:name w:val="Closing"/>
    <w:basedOn w:val="a"/>
    <w:link w:val="ad"/>
    <w:rsid w:val="00FC196B"/>
    <w:pPr>
      <w:jc w:val="right"/>
    </w:pPr>
    <w:rPr>
      <w:rFonts w:ascii="ＭＳ 明朝" w:hAnsi="ＭＳ 明朝"/>
      <w:color w:val="000000"/>
      <w:sz w:val="22"/>
      <w:szCs w:val="22"/>
    </w:rPr>
  </w:style>
  <w:style w:type="character" w:customStyle="1" w:styleId="ad">
    <w:name w:val="結語 (文字)"/>
    <w:link w:val="ac"/>
    <w:rsid w:val="00FC196B"/>
    <w:rPr>
      <w:rFonts w:ascii="ＭＳ 明朝" w:hAnsi="ＭＳ 明朝"/>
      <w:color w:val="000000"/>
      <w:kern w:val="2"/>
      <w:sz w:val="22"/>
      <w:szCs w:val="22"/>
    </w:rPr>
  </w:style>
  <w:style w:type="character" w:styleId="ae">
    <w:name w:val="annotation reference"/>
    <w:rsid w:val="00C72DBA"/>
    <w:rPr>
      <w:sz w:val="18"/>
      <w:szCs w:val="18"/>
    </w:rPr>
  </w:style>
  <w:style w:type="paragraph" w:styleId="af">
    <w:name w:val="annotation text"/>
    <w:basedOn w:val="a"/>
    <w:link w:val="af0"/>
    <w:rsid w:val="00C72DBA"/>
    <w:pPr>
      <w:jc w:val="left"/>
    </w:pPr>
  </w:style>
  <w:style w:type="character" w:customStyle="1" w:styleId="af0">
    <w:name w:val="コメント文字列 (文字)"/>
    <w:link w:val="af"/>
    <w:rsid w:val="00C72DBA"/>
    <w:rPr>
      <w:kern w:val="2"/>
      <w:sz w:val="21"/>
      <w:szCs w:val="24"/>
    </w:rPr>
  </w:style>
  <w:style w:type="paragraph" w:styleId="af1">
    <w:name w:val="annotation subject"/>
    <w:basedOn w:val="af"/>
    <w:next w:val="af"/>
    <w:link w:val="af2"/>
    <w:rsid w:val="00C72DBA"/>
    <w:rPr>
      <w:b/>
      <w:bCs/>
    </w:rPr>
  </w:style>
  <w:style w:type="character" w:customStyle="1" w:styleId="af2">
    <w:name w:val="コメント内容 (文字)"/>
    <w:link w:val="af1"/>
    <w:rsid w:val="00C72DBA"/>
    <w:rPr>
      <w:b/>
      <w:bCs/>
      <w:kern w:val="2"/>
      <w:sz w:val="21"/>
      <w:szCs w:val="24"/>
    </w:rPr>
  </w:style>
  <w:style w:type="character" w:customStyle="1" w:styleId="a9">
    <w:name w:val="記 (文字)"/>
    <w:link w:val="a8"/>
    <w:rsid w:val="00F75D61"/>
    <w:rPr>
      <w:kern w:val="2"/>
      <w:sz w:val="24"/>
      <w:szCs w:val="24"/>
    </w:rPr>
  </w:style>
  <w:style w:type="table" w:styleId="af3">
    <w:name w:val="Table Grid"/>
    <w:basedOn w:val="a1"/>
    <w:uiPriority w:val="59"/>
    <w:rsid w:val="00F75D6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201227\Documents\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BC292-CFDE-4173-A2AB-DE05FF815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RTF8READ.DOT</Template>
  <TotalTime>17</TotalTime>
  <Pages>1</Pages>
  <Words>919</Words>
  <Characters>124</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最先端電子県庁構築に係る情報化推進計画策定業務委託</vt:lpstr>
      <vt:lpstr>最先端電子県庁構築に係る情報化推進計画策定業務委託</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佐賀県</dc:creator>
  <cp:keywords/>
  <cp:lastModifiedBy>川口　隆太郎（医務課）</cp:lastModifiedBy>
  <cp:revision>12</cp:revision>
  <cp:lastPrinted>2021-04-08T06:39:00Z</cp:lastPrinted>
  <dcterms:created xsi:type="dcterms:W3CDTF">2023-10-04T04:43:00Z</dcterms:created>
  <dcterms:modified xsi:type="dcterms:W3CDTF">2026-06-17T13:57:00Z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